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485" w:rsidRPr="00D12D05" w:rsidRDefault="007B448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3</w:t>
      </w:r>
    </w:p>
    <w:p w:rsidR="007B4485" w:rsidRPr="00D12D05" w:rsidRDefault="007B4485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7B4485" w:rsidRPr="00D12D05" w:rsidRDefault="007B4485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13.11.2020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355</w:t>
      </w:r>
    </w:p>
    <w:p w:rsidR="007B4485" w:rsidRDefault="007B448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B4485" w:rsidRPr="00D12D05" w:rsidRDefault="007B448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5</w:t>
      </w:r>
    </w:p>
    <w:p w:rsidR="007B4485" w:rsidRPr="00D12D05" w:rsidRDefault="007B448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7B4485" w:rsidRPr="00D12D05" w:rsidRDefault="007B448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19.12.2019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285</w:t>
      </w:r>
    </w:p>
    <w:p w:rsidR="007B4485" w:rsidRPr="00D12D05" w:rsidRDefault="007B448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B4485" w:rsidRPr="00D12D05" w:rsidRDefault="007B448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4B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>
        <w:rPr>
          <w:rFonts w:ascii="Times New Roman" w:hAnsi="Times New Roman"/>
          <w:sz w:val="28"/>
          <w:szCs w:val="28"/>
        </w:rPr>
        <w:t>20</w:t>
      </w:r>
      <w:r w:rsidRPr="005334B5">
        <w:rPr>
          <w:rFonts w:ascii="Times New Roman" w:hAnsi="Times New Roman"/>
          <w:sz w:val="28"/>
          <w:szCs w:val="28"/>
        </w:rPr>
        <w:t xml:space="preserve"> год</w:t>
      </w:r>
    </w:p>
    <w:p w:rsidR="007B4485" w:rsidRPr="00E619A7" w:rsidRDefault="007B4485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B4485" w:rsidRDefault="007B448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107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68"/>
        <w:gridCol w:w="427"/>
        <w:gridCol w:w="472"/>
        <w:gridCol w:w="1489"/>
        <w:gridCol w:w="526"/>
        <w:gridCol w:w="1290"/>
      </w:tblGrid>
      <w:tr w:rsidR="007B4485" w:rsidRPr="00B24D13" w:rsidTr="00B24D13">
        <w:trPr>
          <w:cantSplit/>
          <w:trHeight w:val="20"/>
          <w:tblHeader/>
        </w:trPr>
        <w:tc>
          <w:tcPr>
            <w:tcW w:w="3012" w:type="pct"/>
            <w:vAlign w:val="center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2" w:type="pct"/>
            <w:vAlign w:val="center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23" w:type="pct"/>
            <w:vAlign w:val="center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704" w:type="pct"/>
            <w:vAlign w:val="center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49" w:type="pct"/>
            <w:vAlign w:val="center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611" w:type="pct"/>
            <w:vAlign w:val="center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7B4485" w:rsidRPr="00B24D13" w:rsidTr="00B24D13">
        <w:trPr>
          <w:cantSplit/>
          <w:trHeight w:val="20"/>
          <w:tblHeader/>
        </w:trPr>
        <w:tc>
          <w:tcPr>
            <w:tcW w:w="3012" w:type="pct"/>
            <w:vAlign w:val="center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2" w:type="pct"/>
            <w:vAlign w:val="center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3" w:type="pct"/>
            <w:vAlign w:val="center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4" w:type="pct"/>
            <w:vAlign w:val="center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9" w:type="pct"/>
            <w:vAlign w:val="center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11" w:type="pct"/>
            <w:vAlign w:val="center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485 197,8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8 149,5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7 673,6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7 673,6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136,6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136,6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339,3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</w:t>
            </w:r>
            <w:bookmarkStart w:id="0" w:name="_GoBack"/>
            <w:bookmarkEnd w:id="0"/>
            <w:r w:rsidRPr="00B24D13">
              <w:rPr>
                <w:rFonts w:ascii="Times New Roman" w:hAnsi="Times New Roman"/>
                <w:sz w:val="20"/>
                <w:szCs w:val="20"/>
              </w:rPr>
              <w:t>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127 700,9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127 700,9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6 303,7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6 303,7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879,4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349,4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530,0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38 054,5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5 418,6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5 387,3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5 387,3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31,3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31,3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291 433,5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7 785,2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7 785,2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4 042,8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3 797,8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1 693,3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1 693,3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44,8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44,8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44 474,8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1 127,0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1 077,6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21 775,1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21 775,1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18 051,7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18 051,7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17 411,5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17 411,5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198 669,3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197 597,3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197 597,3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196 329,5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159 052,6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159 052,6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33 570,6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33 570,6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5 156,6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544,7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4 611,9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4 338,8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4 338,8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4 338,8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W0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30 831,2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1 076,2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882,1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882,1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194,1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194,1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21 670,3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21 160,9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2 875,2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1 833,5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139,1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297 470,7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3 816,4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3 816,4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288,5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288,5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2 390,3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1 559,0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831,3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237,5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237,5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643,2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453,7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30 926,8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30 926,8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37,0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37,0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117,0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117,0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73 117,9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71 264,7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71 264,7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1 853,3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1 853,3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1 819,7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1 819,7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1 819,7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92 524,3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92 024,3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88 255,2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29 115,6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3 769,1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3 769,1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10 057,2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7 710,9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5 769,7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87 028,1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1 654,6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37 414,8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12 912,0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11 912,0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20 730,3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20 730,3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3 522,5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3 522,5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8 566,2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8 548,2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14 3 04 00000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3 444,2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4 210,8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889,7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14 5 00 00000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"Пропаганда, популяризация и продвижение налогового режима "Налог на профессиональный доход""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14 5 01 00000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1 204 672,4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470 674,6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466 590,7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466 590,7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16 517,2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"Возмещение за жилое помещение"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429 257,6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399 209,5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371 070,0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371 070,0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30 048,1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27 930,0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27 930,0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526 197,1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523 925,9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395 749,8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35 237,4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"Реконструкция сетей теплоснабжения"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357 670,3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128 176,1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31 662,2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09 3 06 00000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162 329,3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29 018,8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29 018,8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18 271,4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126 454,8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26 924,0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58 582,4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33 089,5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28 092,8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28 092,8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45 471,4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39 180,5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39 180,5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39 180,5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39 180,5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38 022,2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38 022,2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331,1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331,1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827,2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827,2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3 030,6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2 633,6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2 633,6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2 533,6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1 957 860,9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645 798,3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645 798,3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642 409,9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642 409,9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137 334,2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137 334,2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137 334,2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3 388,4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2 488,4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2 488,4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2 488,4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2 488,4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1 007 024,0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1 007 024,0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928 477,1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167,2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1 540,3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926 351,5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66 851,0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66 851,0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55 743,6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11 107,4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34 125,5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3 231,8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10 155,6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1 718,6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2 189,0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2 189,0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1 995,0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688 252,7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104 057,9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12 260,5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1 192,4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78 372,0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58 582,9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6 173,7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10 338,4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10 338,4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10 338,4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8 062,5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2 275,9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3 277,0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1 030,0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1 777,0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1 527,0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1 527,0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136 297,2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50 272,5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49 712,5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49 712,5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86 024,7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131 884,7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131 884,7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8 685,8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8 685,8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4 019,5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4 019,5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2 856,8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1 162,7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3 266,4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3 266,4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2 823,4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443,0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1 399,9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1 399,9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1 210,0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189,9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101 041,2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65 833,7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22 157,7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20 565,0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565,0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565,0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565,0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20 000,0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36 856,7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6 208,5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7 105,2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7 105,2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2 516,7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2 516,7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2 516,7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170 218,1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163 949,5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160 152,7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76 745,6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65 579,1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82 621,5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04 5 00 00000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04 5 01 00000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3 796,8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6 268,6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5 991,6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5 991,6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5 565,9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395 513,7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307 617,3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1 199,0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1 199,0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524,0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Денежные выплаты отдельным категориям граждан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305 486,9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300 761,8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300 761,8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279 708,5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279 708,5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279 708,5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21 053,3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21 053,3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21 053,3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67 733,0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45 094,2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45 094,2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45 094,2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13 494,5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127,9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567 785,2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93 168,0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93 168,0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93 168,0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85 764,3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1 064,0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468 409,7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468 409,7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468 409,7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437 633,4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2 191,2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2 031,2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2 031,2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5 892,8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5 892,8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7B4485" w:rsidRPr="00B24D13" w:rsidTr="00B24D13">
        <w:trPr>
          <w:cantSplit/>
          <w:trHeight w:val="20"/>
        </w:trPr>
        <w:tc>
          <w:tcPr>
            <w:tcW w:w="3012" w:type="pct"/>
            <w:noWrap/>
          </w:tcPr>
          <w:p w:rsidR="007B4485" w:rsidRPr="00B24D13" w:rsidRDefault="007B4485" w:rsidP="00B24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2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noWrap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vAlign w:val="bottom"/>
          </w:tcPr>
          <w:p w:rsidR="007B4485" w:rsidRPr="00B24D13" w:rsidRDefault="007B4485" w:rsidP="00B24D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4D13">
              <w:rPr>
                <w:rFonts w:ascii="Times New Roman" w:hAnsi="Times New Roman"/>
                <w:sz w:val="20"/>
                <w:szCs w:val="20"/>
              </w:rPr>
              <w:t>5 155 234,3</w:t>
            </w:r>
          </w:p>
        </w:tc>
      </w:tr>
    </w:tbl>
    <w:p w:rsidR="007B4485" w:rsidRDefault="007B448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ect id="Прямоугольник 18" o:spid="_x0000_s1026" style="position:absolute;left:0;text-align:left;margin-left:558.75pt;margin-top:-18.3pt;width:28.5pt;height:26.25pt;z-index:251658240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" filled="f" stroked="f">
            <v:textbox>
              <w:txbxContent>
                <w:p w:rsidR="007B4485" w:rsidRPr="00637638" w:rsidRDefault="007B4485" w:rsidP="00633BF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37638">
                    <w:rPr>
                      <w:rFonts w:ascii="Times New Roman" w:hAnsi="Times New Roman"/>
                      <w:sz w:val="28"/>
                      <w:szCs w:val="28"/>
                    </w:rPr>
                    <w:t>».</w:t>
                  </w:r>
                </w:p>
              </w:txbxContent>
            </v:textbox>
            <w10:wrap anchorx="margin"/>
          </v:rect>
        </w:pict>
      </w:r>
    </w:p>
    <w:sectPr w:rsidR="007B4485" w:rsidSect="00620369">
      <w:headerReference w:type="default" r:id="rId6"/>
      <w:pgSz w:w="11906" w:h="16838"/>
      <w:pgMar w:top="567" w:right="851" w:bottom="567" w:left="851" w:header="283" w:footer="283" w:gutter="0"/>
      <w:pgNumType w:start="2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485" w:rsidRDefault="007B4485" w:rsidP="00E619A7">
      <w:pPr>
        <w:spacing w:after="0" w:line="240" w:lineRule="auto"/>
      </w:pPr>
      <w:r>
        <w:separator/>
      </w:r>
    </w:p>
  </w:endnote>
  <w:endnote w:type="continuationSeparator" w:id="0">
    <w:p w:rsidR="007B4485" w:rsidRDefault="007B4485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485" w:rsidRDefault="007B4485" w:rsidP="00E619A7">
      <w:pPr>
        <w:spacing w:after="0" w:line="240" w:lineRule="auto"/>
      </w:pPr>
      <w:r>
        <w:separator/>
      </w:r>
    </w:p>
  </w:footnote>
  <w:footnote w:type="continuationSeparator" w:id="0">
    <w:p w:rsidR="007B4485" w:rsidRDefault="007B4485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485" w:rsidRDefault="007B4485">
    <w:pPr>
      <w:pStyle w:val="Header"/>
      <w:jc w:val="right"/>
    </w:pPr>
    <w:fldSimple w:instr="PAGE   \* MERGEFORMAT">
      <w:r>
        <w:rPr>
          <w:noProof/>
        </w:rPr>
        <w:t>28</w:t>
      </w:r>
    </w:fldSimple>
  </w:p>
  <w:p w:rsidR="007B4485" w:rsidRDefault="007B448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2FC"/>
    <w:rsid w:val="000008E2"/>
    <w:rsid w:val="000102F9"/>
    <w:rsid w:val="000530F6"/>
    <w:rsid w:val="000D3F99"/>
    <w:rsid w:val="000F5406"/>
    <w:rsid w:val="001437EB"/>
    <w:rsid w:val="001571A8"/>
    <w:rsid w:val="0017083A"/>
    <w:rsid w:val="001867EA"/>
    <w:rsid w:val="001A0365"/>
    <w:rsid w:val="001A270B"/>
    <w:rsid w:val="00200946"/>
    <w:rsid w:val="00205FD2"/>
    <w:rsid w:val="00255EA7"/>
    <w:rsid w:val="002707D3"/>
    <w:rsid w:val="002B68CB"/>
    <w:rsid w:val="002D174C"/>
    <w:rsid w:val="00364AFE"/>
    <w:rsid w:val="00384AA4"/>
    <w:rsid w:val="003B6978"/>
    <w:rsid w:val="003D60FA"/>
    <w:rsid w:val="00412264"/>
    <w:rsid w:val="004D4630"/>
    <w:rsid w:val="004D5E6A"/>
    <w:rsid w:val="00505132"/>
    <w:rsid w:val="00505CD7"/>
    <w:rsid w:val="005334B5"/>
    <w:rsid w:val="005A1072"/>
    <w:rsid w:val="005F42BE"/>
    <w:rsid w:val="00620369"/>
    <w:rsid w:val="00633BF6"/>
    <w:rsid w:val="00637638"/>
    <w:rsid w:val="006654EC"/>
    <w:rsid w:val="006C7C1B"/>
    <w:rsid w:val="006E590E"/>
    <w:rsid w:val="00730DDC"/>
    <w:rsid w:val="00781828"/>
    <w:rsid w:val="007A7E34"/>
    <w:rsid w:val="007B4485"/>
    <w:rsid w:val="007B5821"/>
    <w:rsid w:val="007C0680"/>
    <w:rsid w:val="007C5B99"/>
    <w:rsid w:val="00825F52"/>
    <w:rsid w:val="008E02FC"/>
    <w:rsid w:val="00970FF6"/>
    <w:rsid w:val="00996F38"/>
    <w:rsid w:val="009F7C2C"/>
    <w:rsid w:val="00A2358F"/>
    <w:rsid w:val="00A329A2"/>
    <w:rsid w:val="00A37AC0"/>
    <w:rsid w:val="00B20490"/>
    <w:rsid w:val="00B241B6"/>
    <w:rsid w:val="00B24D13"/>
    <w:rsid w:val="00BD730C"/>
    <w:rsid w:val="00C84303"/>
    <w:rsid w:val="00CB74EF"/>
    <w:rsid w:val="00CF7798"/>
    <w:rsid w:val="00D06469"/>
    <w:rsid w:val="00D10413"/>
    <w:rsid w:val="00D12D05"/>
    <w:rsid w:val="00DE34BB"/>
    <w:rsid w:val="00E027CC"/>
    <w:rsid w:val="00E47C22"/>
    <w:rsid w:val="00E619A7"/>
    <w:rsid w:val="00E83A10"/>
    <w:rsid w:val="00EA73A8"/>
    <w:rsid w:val="00F17735"/>
    <w:rsid w:val="00F60742"/>
    <w:rsid w:val="00FD2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F52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86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6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62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6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6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6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6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6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6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</TotalTime>
  <Pages>19</Pages>
  <Words>22896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41</cp:revision>
  <cp:lastPrinted>2020-10-23T05:29:00Z</cp:lastPrinted>
  <dcterms:created xsi:type="dcterms:W3CDTF">2017-11-10T11:55:00Z</dcterms:created>
  <dcterms:modified xsi:type="dcterms:W3CDTF">2020-11-12T12:42:00Z</dcterms:modified>
</cp:coreProperties>
</file>